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47B" w:rsidRPr="006E0A60" w:rsidRDefault="00C4647B" w:rsidP="006E0A60">
      <w:pPr>
        <w:spacing w:line="360" w:lineRule="auto"/>
        <w:ind w:firstLineChars="50" w:firstLine="220"/>
        <w:rPr>
          <w:b/>
          <w:sz w:val="44"/>
          <w:szCs w:val="44"/>
        </w:rPr>
      </w:pPr>
      <w:r w:rsidRPr="006E0A60">
        <w:rPr>
          <w:rFonts w:hint="eastAsia"/>
          <w:b/>
          <w:sz w:val="44"/>
          <w:szCs w:val="44"/>
        </w:rPr>
        <w:t>金陵中学校友会</w:t>
      </w:r>
      <w:r w:rsidRPr="006E0A60">
        <w:rPr>
          <w:b/>
          <w:sz w:val="44"/>
          <w:szCs w:val="44"/>
        </w:rPr>
        <w:t>2016</w:t>
      </w:r>
      <w:r w:rsidRPr="006E0A60">
        <w:rPr>
          <w:rFonts w:hint="eastAsia"/>
          <w:b/>
          <w:sz w:val="44"/>
          <w:szCs w:val="44"/>
        </w:rPr>
        <w:t>届校友分会成立</w:t>
      </w:r>
    </w:p>
    <w:p w:rsidR="00C4647B" w:rsidRPr="006E0A60" w:rsidRDefault="00C4647B" w:rsidP="006E0A60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6E0A60">
        <w:rPr>
          <w:rFonts w:ascii="宋体" w:eastAsia="宋体" w:hAnsi="宋体"/>
          <w:sz w:val="28"/>
          <w:szCs w:val="28"/>
        </w:rPr>
        <w:t>6</w:t>
      </w:r>
      <w:r w:rsidRPr="006E0A60">
        <w:rPr>
          <w:rFonts w:ascii="宋体" w:eastAsia="宋体" w:hAnsi="宋体" w:hint="eastAsia"/>
          <w:sz w:val="28"/>
          <w:szCs w:val="28"/>
        </w:rPr>
        <w:t>月下旬，</w:t>
      </w:r>
      <w:r w:rsidRPr="006E0A60">
        <w:rPr>
          <w:rFonts w:ascii="宋体" w:eastAsia="宋体" w:hAnsi="宋体"/>
          <w:sz w:val="28"/>
          <w:szCs w:val="28"/>
        </w:rPr>
        <w:t>2016</w:t>
      </w:r>
      <w:r w:rsidRPr="006E0A60">
        <w:rPr>
          <w:rFonts w:ascii="宋体" w:eastAsia="宋体" w:hAnsi="宋体" w:hint="eastAsia"/>
          <w:sz w:val="28"/>
          <w:szCs w:val="28"/>
        </w:rPr>
        <w:t>届高三同学毕业离开金陵中学，成为最年轻的校友。在学生处和校友会支持下，该年级毕业离校之际成立了“金陵中学校友会</w:t>
      </w:r>
      <w:r w:rsidRPr="006E0A60">
        <w:rPr>
          <w:rFonts w:ascii="宋体" w:eastAsia="宋体" w:hAnsi="宋体"/>
          <w:sz w:val="28"/>
          <w:szCs w:val="28"/>
        </w:rPr>
        <w:t>2016</w:t>
      </w:r>
      <w:r w:rsidRPr="006E0A60">
        <w:rPr>
          <w:rFonts w:ascii="宋体" w:eastAsia="宋体" w:hAnsi="宋体" w:hint="eastAsia"/>
          <w:sz w:val="28"/>
          <w:szCs w:val="28"/>
        </w:rPr>
        <w:t>届校友分会”，推选徐翔宇、刘李萌同学担任会长，各班班长任分会秘书处秘书长和副秘书长，并选热心活跃的同学为各班联络员，全年级同学为分会会员。</w:t>
      </w:r>
    </w:p>
    <w:p w:rsidR="00C4647B" w:rsidRPr="006E0A60" w:rsidRDefault="00C4647B" w:rsidP="006E0A60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6E0A60">
        <w:rPr>
          <w:rFonts w:ascii="宋体" w:eastAsia="宋体" w:hAnsi="宋体"/>
          <w:sz w:val="28"/>
          <w:szCs w:val="28"/>
        </w:rPr>
        <w:t>2016</w:t>
      </w:r>
      <w:r w:rsidRPr="006E0A60">
        <w:rPr>
          <w:rFonts w:ascii="宋体" w:eastAsia="宋体" w:hAnsi="宋体" w:hint="eastAsia"/>
          <w:sz w:val="28"/>
          <w:szCs w:val="28"/>
        </w:rPr>
        <w:t>届校友分会是金陵中学校友会中第一个成立的应届校友年级分会。毕业之后，金中</w:t>
      </w:r>
      <w:r w:rsidRPr="006E0A60">
        <w:rPr>
          <w:rFonts w:ascii="宋体" w:eastAsia="宋体" w:hAnsi="宋体"/>
          <w:sz w:val="28"/>
          <w:szCs w:val="28"/>
        </w:rPr>
        <w:t>2016</w:t>
      </w:r>
      <w:r w:rsidRPr="006E0A60">
        <w:rPr>
          <w:rFonts w:ascii="宋体" w:eastAsia="宋体" w:hAnsi="宋体" w:hint="eastAsia"/>
          <w:sz w:val="28"/>
          <w:szCs w:val="28"/>
        </w:rPr>
        <w:t>届校友分会负责将校友分会的活动通知给各班同学，将母校金中以及授业恩师的信息传递给大家，使身处国内外不同学校不同专业的金中</w:t>
      </w:r>
      <w:r w:rsidRPr="006E0A60">
        <w:rPr>
          <w:rFonts w:ascii="宋体" w:eastAsia="宋体" w:hAnsi="宋体"/>
          <w:sz w:val="28"/>
          <w:szCs w:val="28"/>
        </w:rPr>
        <w:t>2016</w:t>
      </w:r>
      <w:r w:rsidRPr="006E0A60">
        <w:rPr>
          <w:rFonts w:ascii="宋体" w:eastAsia="宋体" w:hAnsi="宋体" w:hint="eastAsia"/>
          <w:sz w:val="28"/>
          <w:szCs w:val="28"/>
        </w:rPr>
        <w:t>届校友紧密相连，也方便同学们和老师、和母校金中的联系。预祝</w:t>
      </w:r>
      <w:r w:rsidRPr="006E0A60">
        <w:rPr>
          <w:rFonts w:ascii="宋体" w:eastAsia="宋体" w:hAnsi="宋体"/>
          <w:sz w:val="28"/>
          <w:szCs w:val="28"/>
        </w:rPr>
        <w:t>2016</w:t>
      </w:r>
      <w:r w:rsidRPr="006E0A60">
        <w:rPr>
          <w:rFonts w:ascii="宋体" w:eastAsia="宋体" w:hAnsi="宋体" w:hint="eastAsia"/>
          <w:sz w:val="28"/>
          <w:szCs w:val="28"/>
        </w:rPr>
        <w:t>届校友分会成为密切同学之间、同学与母校和老师之间联系的桥梁和纽带。（学生处）</w:t>
      </w:r>
    </w:p>
    <w:p w:rsidR="00C4647B" w:rsidRPr="00792D05" w:rsidRDefault="00C4647B" w:rsidP="00F3172E">
      <w:pPr>
        <w:spacing w:line="360" w:lineRule="auto"/>
        <w:ind w:firstLineChars="200" w:firstLine="440"/>
        <w:rPr>
          <w:rFonts w:ascii="宋体" w:eastAsia="宋体" w:hAnsi="宋体"/>
        </w:rPr>
      </w:pPr>
    </w:p>
    <w:sectPr w:rsidR="00C4647B" w:rsidRPr="00792D05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11024E"/>
    <w:rsid w:val="00173EF8"/>
    <w:rsid w:val="00177189"/>
    <w:rsid w:val="00256FF6"/>
    <w:rsid w:val="002F1295"/>
    <w:rsid w:val="00323B43"/>
    <w:rsid w:val="003D37D8"/>
    <w:rsid w:val="00406D30"/>
    <w:rsid w:val="00426133"/>
    <w:rsid w:val="004358AB"/>
    <w:rsid w:val="00446337"/>
    <w:rsid w:val="00621184"/>
    <w:rsid w:val="00641CEA"/>
    <w:rsid w:val="006C74F3"/>
    <w:rsid w:val="006E0A60"/>
    <w:rsid w:val="00762875"/>
    <w:rsid w:val="00787CF2"/>
    <w:rsid w:val="00792D05"/>
    <w:rsid w:val="00844F33"/>
    <w:rsid w:val="008A37EA"/>
    <w:rsid w:val="008A50E3"/>
    <w:rsid w:val="008B54C1"/>
    <w:rsid w:val="008B7726"/>
    <w:rsid w:val="00920EE5"/>
    <w:rsid w:val="00931463"/>
    <w:rsid w:val="009E7D28"/>
    <w:rsid w:val="00A87979"/>
    <w:rsid w:val="00AD734B"/>
    <w:rsid w:val="00C4647B"/>
    <w:rsid w:val="00CE5342"/>
    <w:rsid w:val="00D22592"/>
    <w:rsid w:val="00D31D50"/>
    <w:rsid w:val="00DA2E18"/>
    <w:rsid w:val="00F31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186</TotalTime>
  <Pages>1</Pages>
  <Words>50</Words>
  <Characters>288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MAC</cp:lastModifiedBy>
  <cp:revision>11</cp:revision>
  <dcterms:created xsi:type="dcterms:W3CDTF">2008-09-11T17:20:00Z</dcterms:created>
  <dcterms:modified xsi:type="dcterms:W3CDTF">2017-02-20T08:16:00Z</dcterms:modified>
</cp:coreProperties>
</file>