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D26" w:rsidRPr="00BF1132" w:rsidRDefault="00291D26" w:rsidP="00BF1132">
      <w:pPr>
        <w:widowControl/>
        <w:spacing w:line="408" w:lineRule="atLeast"/>
        <w:ind w:firstLine="2548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>
        <w:rPr>
          <w:rFonts w:ascii="Calibri" w:eastAsia="宋体" w:hAnsi="Calibri" w:cs="宋体" w:hint="eastAsia"/>
          <w:b/>
          <w:bCs/>
          <w:color w:val="000000"/>
          <w:kern w:val="0"/>
          <w:sz w:val="30"/>
          <w:szCs w:val="30"/>
        </w:rPr>
        <w:t>在吴志英老师家做</w:t>
      </w:r>
      <w:r w:rsidRPr="00BF1132">
        <w:rPr>
          <w:rFonts w:ascii="Calibri" w:eastAsia="宋体" w:hAnsi="Calibri" w:cs="宋体" w:hint="eastAsia"/>
          <w:b/>
          <w:bCs/>
          <w:color w:val="000000"/>
          <w:kern w:val="0"/>
          <w:sz w:val="30"/>
          <w:szCs w:val="30"/>
        </w:rPr>
        <w:t>客</w:t>
      </w:r>
    </w:p>
    <w:p w:rsidR="00291D26" w:rsidRPr="00BF1132" w:rsidRDefault="00291D26" w:rsidP="00896E95">
      <w:pPr>
        <w:widowControl/>
        <w:spacing w:line="408" w:lineRule="atLeast"/>
        <w:ind w:firstLine="63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>
        <w:rPr>
          <w:rFonts w:ascii="Calibri" w:eastAsia="宋体" w:hAnsi="Calibri" w:cs="Calibri"/>
          <w:color w:val="000000"/>
          <w:kern w:val="0"/>
          <w:sz w:val="28"/>
          <w:szCs w:val="28"/>
        </w:rPr>
        <w:t>2016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</w:t>
      </w:r>
      <w:r>
        <w:rPr>
          <w:rFonts w:ascii="Calibri" w:eastAsia="宋体" w:hAnsi="Calibri" w:cs="Calibri"/>
          <w:color w:val="000000"/>
          <w:kern w:val="0"/>
          <w:sz w:val="28"/>
          <w:szCs w:val="28"/>
        </w:rPr>
        <w:t>12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月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，我们</w:t>
      </w:r>
      <w:r>
        <w:rPr>
          <w:rFonts w:ascii="Calibri" w:eastAsia="宋体" w:hAnsi="Calibri" w:cs="Calibri"/>
          <w:color w:val="000000"/>
          <w:kern w:val="0"/>
          <w:sz w:val="28"/>
          <w:szCs w:val="28"/>
        </w:rPr>
        <w:t>64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届校友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一行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13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人受吴志英老师的邀请，到泰国曼谷她的家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中做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客。</w:t>
      </w:r>
    </w:p>
    <w:p w:rsidR="00291D26" w:rsidRPr="00BF1132" w:rsidRDefault="00291D26" w:rsidP="00BF1132">
      <w:pPr>
        <w:widowControl/>
        <w:spacing w:line="408" w:lineRule="atLeast"/>
        <w:ind w:firstLine="70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吴老师是泰国华侨，上世纪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60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年代初教过我们体育。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1964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年秋，我们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20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名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南京十中学生上山下乡，到了连云港市新浦农场。当时学校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10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多名教师也先后到这里劳动锻炼，吴老师是第一批。在三个多月时间里，我们同住一个屋檐下，同吃一锅饭，同在盐碱荒滩上摘棉花，砍芦苇，冒着严寒在冻土上开沟挖渠。春节到了，吴老师放弃同家人团聚的机会，留下来率领农场的女子篮球队参加全市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“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迎春杯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”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比赛，一举夺得了冠军。这朝夕相处、同甘共苦的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100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天，拉近了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我们师生之间的距离，相互建立了深厚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感情。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1965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年，吴老师举家返回泰国。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2006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年，吴老师和她先生刘锦庭叔叔，通过连云港市侨办找到我们，从此恢复了联系。</w:t>
      </w:r>
    </w:p>
    <w:p w:rsidR="00291D26" w:rsidRPr="00BF1132" w:rsidRDefault="00291D26" w:rsidP="00BF1132">
      <w:pPr>
        <w:widowControl/>
        <w:spacing w:line="408" w:lineRule="atLeast"/>
        <w:ind w:firstLine="56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12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月份的泰国气候宜人。一抵曼谷，我们便深切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感受到吴老师夫妇的热情好客。公务繁忙的刘叔叔亲自到机场迎接，吴老师在家准备了丰盛的晚宴接风。吴老师的居所是一幢乳白色的五层楼房，门前是一片足有三、四个篮球场大的绿茵草坪。宽敞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整洁的道路、高大挺拔的槟榔树、修剪整齐的灌木、绚丽多彩的花卉，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环境清静优美，犹如花园。吴老师虽然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82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岁了，但耳聪目明，思维敏捷，声音洪亮，脸上总是挂着慈祥的笑容。她为我们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的吃、住、交通和活动，都作了精心周到安排，并交由家人分工负责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具体承办。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我们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无论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去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曼谷的大皇宫、玉佛寺、水上市场，还是到芭提雅的海滩、东芭乐园、真谛圣域，吴老师都坐镇家中遥控指挥，不时向随行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“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导游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”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了解情况，提出一些要求，使我们玩得更加舒适开心。吴老师膝盖不好，行走不方便。她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就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让儿子推着轮椅，带我们参观他们创办的公司和工厂；陪我们乘观光游轮夜航湄南河；到大商场一起逛超市；去当地有名的菜馆为我们饯行。吴老师夫妇还举办家宴，介绍我们跟南京的一些归侨同学见面。晚餐后，我们常常跟吴老师围坐在一起，无拘无束、谈天说地，在欢声笑语中，总是聊到深夜还意犹未尽。</w:t>
      </w:r>
      <w:bookmarkStart w:id="0" w:name="_GoBack"/>
      <w:bookmarkEnd w:id="0"/>
    </w:p>
    <w:p w:rsidR="00291D26" w:rsidRPr="00BF1132" w:rsidRDefault="00291D26" w:rsidP="00BF1132">
      <w:pPr>
        <w:widowControl/>
        <w:spacing w:line="408" w:lineRule="atLeast"/>
        <w:ind w:firstLine="56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吴老师家庭现在生活幸福美满，事业兴旺发达。可谁能想到他们刚回泰国时，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全部资产只有一些简单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行李和几百元钱。吴老师顾不上年幼的孩子，每日外出打工挣钱，艰难度日。但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她和刘叔叔没有退缩，始终相互支持，相互鼓励，顽强拼搏，终于抓住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商机，把产业逐渐做大做强，闯出了自己的一片天地。现在她和刘叔叔创办的泰大实业有限公司，是集设计、制造、安装路灯和各种照明设备为一体的大型企业，经营范围涵盖了泰国大部分的路灯工程和一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些机场、码头的照明工程，已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具备了雄厚的资金、人才和技术实力。一位长期随吴老师夫妇创业的老先生告诉我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们：“刘大哥、吴大姐宽容大度，待人真诚，重情重义，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乐于助人，在海外跟着他们干，底气足，有安全感。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”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这不正体现了吴老师夫妇优秀的品质和魅力吗！</w:t>
      </w:r>
    </w:p>
    <w:p w:rsidR="00291D26" w:rsidRPr="00BF1132" w:rsidRDefault="00291D26" w:rsidP="00BF1132">
      <w:pPr>
        <w:widowControl/>
        <w:spacing w:line="408" w:lineRule="atLeast"/>
        <w:ind w:firstLine="56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吴老师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身在泰国，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心系祖国，十分怀念当年的朋友們，金中也是她常想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“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回家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”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看看的地方。她深情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回忆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1960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年结婚时，学校想方设法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腾出房间给她安家；林敏校长在食品匮乏的情况下，筹办了热闹的婚宴；贾其锐书记亲自去有关部门交涉，帮他们办齐了出境手续；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张润根、沈达信等众多老师，也给过很多照顾和帮助</w:t>
      </w:r>
      <w:r>
        <w:rPr>
          <w:rFonts w:ascii="Calibri" w:eastAsia="宋体" w:hAnsi="Calibri" w:cs="Calibri"/>
          <w:color w:val="000000"/>
          <w:kern w:val="0"/>
          <w:sz w:val="28"/>
          <w:szCs w:val="28"/>
        </w:rPr>
        <w:t>……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这一切，吴老师至今心存感激，难以忘怀。刘叔叔说，当年他们是受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“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海外关系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”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影响，迫不得已回泰国的，但报效祖国之心从没有改变。刘叔叔身为泰国著名的侨领，担任过泰国中华总商会的主席，至今仍在泰中友好协会和全国、江苏的侨务等社团组织中担任重要职务。他经常往返于两国之间，热心致力于发展泰中友谊和促进双方的贸易合作，曾受过中央三届领导人江泽民、胡锦涛和习近平的亲切接见。吴老师作为贤内助，也是不遗余力，鼎力相助，为泰中友好不断作出积极贡献。</w:t>
      </w:r>
    </w:p>
    <w:p w:rsidR="00291D26" w:rsidRPr="00BF1132" w:rsidRDefault="00291D26" w:rsidP="00BF1132">
      <w:pPr>
        <w:widowControl/>
        <w:spacing w:line="408" w:lineRule="atLeast"/>
        <w:ind w:firstLine="552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在吴老师家，我们处处可以感受到中国元素、中国文化。餐厅、办公室、会客室等主要场所，墙上整整齐齐挂着两国领导人接见的大幅照片，挂着吴老师一家不同时期的生活照片，还有大量中式的名人字画。柜子里</w:t>
      </w:r>
      <w:r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摆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放着各式各样的中国传统工艺品，古朴典雅，显示出主人不同寻常的中国情结。吴老师的家教、家风也体现出对中国传统文化的传承。吴老师和刘叔叔结婚</w:t>
      </w:r>
      <w:r w:rsidRPr="00BF1132">
        <w:rPr>
          <w:rFonts w:ascii="Calibri" w:eastAsia="宋体" w:hAnsi="Calibri" w:cs="Calibri"/>
          <w:color w:val="000000"/>
          <w:kern w:val="0"/>
          <w:sz w:val="28"/>
          <w:szCs w:val="28"/>
        </w:rPr>
        <w:t>56</w:t>
      </w: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年了，两人相濡以沫，互敬互爱，从没有吵过架，没有红过脸，这也为儿孙们做出了榜样。家和万事兴，这里长辈关心小辈，小辈孝敬长辈，一家人其乐融融，和睦相处，事业越做越红火。子女们自强自立，都很有出息。大儿子现在不仅是公司的首席执行官，而且还担任泰国青年企业家协会理事长。每个子女虽然在外都有住房，但谁也舍不得离开这个温暖和谐的大家庭。</w:t>
      </w:r>
    </w:p>
    <w:p w:rsidR="00291D26" w:rsidRPr="00BF1132" w:rsidRDefault="00291D26" w:rsidP="00BF1132">
      <w:pPr>
        <w:widowControl/>
        <w:spacing w:line="408" w:lineRule="atLeast"/>
        <w:ind w:firstLine="552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 w:rsidRPr="00BF1132">
        <w:rPr>
          <w:rFonts w:ascii="Calibri" w:eastAsia="宋体" w:hAnsi="Calibri" w:cs="宋体" w:hint="eastAsia"/>
          <w:color w:val="000000"/>
          <w:kern w:val="0"/>
          <w:sz w:val="28"/>
          <w:szCs w:val="28"/>
        </w:rPr>
        <w:t>我们在泰国逗留了十天，每天都生活在温馨的气氛中，如同回到家里和亲人们在一起。分别的时刻来了，吴老师把我们送到大门口，略显吃力地站着向我们挥手告别，刹时一股暖流涌上心头。吴老师，您多保重！谢谢您为我们所做的一切，让我们又一次感受到浓浓的师生情谊！谢谢您的言传身教，让我们又一次学到该怎么处事，怎么做人！您以前曾经是我们的老师，现在和今后，也都是我们尊敬的老师！</w:t>
      </w:r>
    </w:p>
    <w:p w:rsidR="00291D26" w:rsidRPr="00BF1132" w:rsidRDefault="00291D26" w:rsidP="00874AC7">
      <w:pPr>
        <w:widowControl/>
        <w:spacing w:line="408" w:lineRule="atLeast"/>
        <w:ind w:firstLineChars="2150" w:firstLine="31680"/>
        <w:jc w:val="left"/>
        <w:rPr>
          <w:rFonts w:ascii="Calibri" w:eastAsia="宋体" w:hAnsi="Calibri" w:cs="Times New Roman"/>
          <w:color w:val="000000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/>
          <w:kern w:val="0"/>
          <w:sz w:val="24"/>
          <w:szCs w:val="24"/>
        </w:rPr>
        <w:t>（</w:t>
      </w:r>
      <w:r>
        <w:rPr>
          <w:rFonts w:ascii="Calibri" w:eastAsia="宋体" w:hAnsi="Calibri" w:cs="Calibri"/>
          <w:color w:val="000000"/>
          <w:kern w:val="0"/>
          <w:sz w:val="24"/>
          <w:szCs w:val="24"/>
        </w:rPr>
        <w:t>1964</w:t>
      </w:r>
      <w:r>
        <w:rPr>
          <w:rFonts w:ascii="Calibri" w:eastAsia="宋体" w:hAnsi="Calibri" w:cs="宋体" w:hint="eastAsia"/>
          <w:color w:val="000000"/>
          <w:kern w:val="0"/>
          <w:sz w:val="24"/>
          <w:szCs w:val="24"/>
        </w:rPr>
        <w:t>届校友江厚生）</w:t>
      </w:r>
    </w:p>
    <w:p w:rsidR="00291D26" w:rsidRPr="00BF1132" w:rsidRDefault="00291D26">
      <w:pPr>
        <w:rPr>
          <w:rFonts w:cs="Times New Roman"/>
        </w:rPr>
      </w:pPr>
    </w:p>
    <w:sectPr w:rsidR="00291D26" w:rsidRPr="00BF1132" w:rsidSect="000D3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D26" w:rsidRDefault="00291D26" w:rsidP="00896E9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91D26" w:rsidRDefault="00291D26" w:rsidP="00896E9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D26" w:rsidRDefault="00291D26" w:rsidP="00896E9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91D26" w:rsidRDefault="00291D26" w:rsidP="00896E9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33A"/>
    <w:rsid w:val="000D3130"/>
    <w:rsid w:val="00291D26"/>
    <w:rsid w:val="002A1A14"/>
    <w:rsid w:val="002F2BAA"/>
    <w:rsid w:val="00545366"/>
    <w:rsid w:val="008166F1"/>
    <w:rsid w:val="00874AC7"/>
    <w:rsid w:val="00896E95"/>
    <w:rsid w:val="00B5733A"/>
    <w:rsid w:val="00BF1132"/>
    <w:rsid w:val="00C6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130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6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E9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96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E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300</Words>
  <Characters>1716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nju</dc:creator>
  <cp:keywords/>
  <dc:description/>
  <cp:lastModifiedBy>walkinnet</cp:lastModifiedBy>
  <cp:revision>5</cp:revision>
  <dcterms:created xsi:type="dcterms:W3CDTF">2017-04-06T04:33:00Z</dcterms:created>
  <dcterms:modified xsi:type="dcterms:W3CDTF">2017-06-01T01:48:00Z</dcterms:modified>
</cp:coreProperties>
</file>