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9D" w:rsidRPr="004705BF" w:rsidRDefault="007D4D9D" w:rsidP="007D4D9D">
      <w:pPr>
        <w:spacing w:line="360" w:lineRule="auto"/>
        <w:ind w:firstLineChars="200" w:firstLine="31680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 w:rsidRPr="004705BF">
        <w:rPr>
          <w:rFonts w:ascii="黑体" w:eastAsia="黑体" w:hAnsi="黑体" w:cs="黑体" w:hint="eastAsia"/>
          <w:b/>
          <w:bCs/>
          <w:sz w:val="32"/>
          <w:szCs w:val="32"/>
        </w:rPr>
        <w:t>金陵中学，我的幸福在此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我和陈亦梅、张赞阳、龚秀娟、周莲瑞四位老师，都是</w:t>
      </w:r>
      <w:r w:rsidRPr="000E74AF">
        <w:rPr>
          <w:rFonts w:ascii="宋体" w:hAnsi="宋体" w:cs="宋体"/>
          <w:sz w:val="24"/>
          <w:szCs w:val="24"/>
        </w:rPr>
        <w:t>1961</w:t>
      </w:r>
      <w:r w:rsidRPr="000E74AF">
        <w:rPr>
          <w:rFonts w:cs="宋体" w:hint="eastAsia"/>
          <w:sz w:val="24"/>
          <w:szCs w:val="24"/>
        </w:rPr>
        <w:t>年同时分配到十中工作的。时间过得真快，一年又一年，不觉过去了半个多世纪。眨眼间我就到了</w:t>
      </w:r>
      <w:r w:rsidRPr="000E74AF">
        <w:rPr>
          <w:sz w:val="24"/>
          <w:szCs w:val="24"/>
        </w:rPr>
        <w:t>80</w:t>
      </w:r>
      <w:r w:rsidRPr="000E74AF">
        <w:rPr>
          <w:rFonts w:cs="宋体" w:hint="eastAsia"/>
          <w:sz w:val="24"/>
          <w:szCs w:val="24"/>
        </w:rPr>
        <w:t>岁，已变成一个看东西眼睛有些模糊、说话有时张口忘词、走路腿脚也有些不便的</w:t>
      </w:r>
      <w:r>
        <w:rPr>
          <w:rFonts w:cs="宋体" w:hint="eastAsia"/>
          <w:sz w:val="24"/>
          <w:szCs w:val="24"/>
        </w:rPr>
        <w:t>“</w:t>
      </w:r>
      <w:r w:rsidRPr="000E74AF">
        <w:rPr>
          <w:rFonts w:cs="宋体" w:hint="eastAsia"/>
          <w:sz w:val="24"/>
          <w:szCs w:val="24"/>
        </w:rPr>
        <w:t>三有</w:t>
      </w:r>
      <w:r>
        <w:rPr>
          <w:rFonts w:cs="宋体" w:hint="eastAsia"/>
          <w:sz w:val="24"/>
          <w:szCs w:val="24"/>
        </w:rPr>
        <w:t>”</w:t>
      </w:r>
      <w:r w:rsidRPr="000E74AF">
        <w:rPr>
          <w:rFonts w:cs="宋体" w:hint="eastAsia"/>
          <w:sz w:val="24"/>
          <w:szCs w:val="24"/>
        </w:rPr>
        <w:t>老妪。</w:t>
      </w:r>
    </w:p>
    <w:p w:rsidR="007D4D9D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人生中最美的珍藏正是那往日的时光，只要想起那往日的时光，我的眼睛就会发亮，感觉到全身温暖。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记得刚进十中时，我很兴奋，处处感到新鲜、好奇，有些跃跃欲试，可是做起事来却事与愿违。印象很深的是我第一次上课，给同学们讲地球的经纬</w:t>
      </w:r>
      <w:r>
        <w:rPr>
          <w:rFonts w:cs="宋体" w:hint="eastAsia"/>
          <w:sz w:val="24"/>
          <w:szCs w:val="24"/>
        </w:rPr>
        <w:t>度。为了给学生建立三维空间概念，我请我父亲去夫子庙买了一只西瓜</w:t>
      </w:r>
      <w:r w:rsidRPr="000E74AF">
        <w:rPr>
          <w:rFonts w:cs="宋体" w:hint="eastAsia"/>
          <w:sz w:val="24"/>
          <w:szCs w:val="24"/>
        </w:rPr>
        <w:t>（当时九月份西瓜已下市，很难买到）。谁知上课时，把西瓜一切，瓜水淌了一讲台，弄得我手忙脚乱，同学们哄堂大笑。备课方面也好不了多少。为了备好课，总是忙到深夜，后来怕打瞌睡耽误备课，我、陈亦梅和周莲瑞三人干脆轮流睡觉，彻夜备课。还有一次陈亦梅请我和周莲瑞去看歌剧“洪湖赤卫队”，剧散回到学校</w:t>
      </w:r>
      <w:r>
        <w:rPr>
          <w:rFonts w:cs="宋体" w:hint="eastAsia"/>
          <w:sz w:val="24"/>
          <w:szCs w:val="24"/>
        </w:rPr>
        <w:t>，校门已关，我们三人决定翻墙入内。谁知我们刚骑上墙头，就被夜间巡逻队队员发现，把我们狠狠地教训了一顿。我这才感</w:t>
      </w:r>
      <w:r w:rsidRPr="000E74AF">
        <w:rPr>
          <w:rFonts w:cs="宋体" w:hint="eastAsia"/>
          <w:sz w:val="24"/>
          <w:szCs w:val="24"/>
        </w:rPr>
        <w:t>到自己距离一个合格的地理教师</w:t>
      </w:r>
      <w:r>
        <w:rPr>
          <w:rFonts w:cs="宋体" w:hint="eastAsia"/>
          <w:sz w:val="24"/>
          <w:szCs w:val="24"/>
        </w:rPr>
        <w:t>、</w:t>
      </w:r>
      <w:r w:rsidRPr="000E74AF">
        <w:rPr>
          <w:rFonts w:cs="宋体" w:hint="eastAsia"/>
          <w:sz w:val="24"/>
          <w:szCs w:val="24"/>
        </w:rPr>
        <w:t>一个好的人民教师相差甚远。我决定虚心向老教师们学习，拜他们为师。正是老教师们施以援手，</w:t>
      </w:r>
      <w:r>
        <w:rPr>
          <w:rFonts w:cs="宋体" w:hint="eastAsia"/>
          <w:sz w:val="24"/>
          <w:szCs w:val="24"/>
        </w:rPr>
        <w:t>给予</w:t>
      </w:r>
      <w:r w:rsidRPr="000E74AF">
        <w:rPr>
          <w:rFonts w:cs="宋体" w:hint="eastAsia"/>
          <w:sz w:val="24"/>
          <w:szCs w:val="24"/>
        </w:rPr>
        <w:t>无私的帮助，才使我一步步地走到今天。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我在金中从教三十多年，主要从事初、高中地理教学，做过二十几年的班主任和少先队大队辅导员等工作。我非常珍惜我从事的工作，记得</w:t>
      </w:r>
      <w:r w:rsidRPr="000E74AF">
        <w:rPr>
          <w:sz w:val="24"/>
          <w:szCs w:val="24"/>
        </w:rPr>
        <w:t>1965</w:t>
      </w:r>
      <w:r w:rsidRPr="000E74AF">
        <w:rPr>
          <w:rFonts w:cs="宋体" w:hint="eastAsia"/>
          <w:sz w:val="24"/>
          <w:szCs w:val="24"/>
        </w:rPr>
        <w:t>年中科院南京地理研究所曾征求我的意见，问我是否愿意去他们所工作</w:t>
      </w:r>
      <w:r>
        <w:rPr>
          <w:rFonts w:cs="宋体" w:hint="eastAsia"/>
          <w:sz w:val="24"/>
          <w:szCs w:val="24"/>
        </w:rPr>
        <w:t>，</w:t>
      </w:r>
      <w:r w:rsidRPr="000E74AF">
        <w:rPr>
          <w:rFonts w:cs="宋体" w:hint="eastAsia"/>
          <w:sz w:val="24"/>
          <w:szCs w:val="24"/>
        </w:rPr>
        <w:t>我婉言谢绝了。因为这里才是我擅长又喜欢的工作</w:t>
      </w:r>
      <w:r>
        <w:rPr>
          <w:rFonts w:cs="宋体" w:hint="eastAsia"/>
          <w:sz w:val="24"/>
          <w:szCs w:val="24"/>
        </w:rPr>
        <w:t>，</w:t>
      </w:r>
      <w:r w:rsidRPr="000E74AF">
        <w:rPr>
          <w:rFonts w:cs="宋体" w:hint="eastAsia"/>
          <w:sz w:val="24"/>
          <w:szCs w:val="24"/>
        </w:rPr>
        <w:t>我感到非常幸福。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令我幸福的另外一个重要原因，就是我喜欢金中教职员工这个大家庭、大集体。在这里孤单时有人陪</w:t>
      </w:r>
      <w:r>
        <w:rPr>
          <w:rFonts w:cs="宋体" w:hint="eastAsia"/>
          <w:sz w:val="24"/>
          <w:szCs w:val="24"/>
        </w:rPr>
        <w:t>，</w:t>
      </w:r>
      <w:r w:rsidRPr="000E74AF">
        <w:rPr>
          <w:rFonts w:cs="宋体" w:hint="eastAsia"/>
          <w:sz w:val="24"/>
          <w:szCs w:val="24"/>
        </w:rPr>
        <w:t>困难时有人帮</w:t>
      </w:r>
      <w:r>
        <w:rPr>
          <w:rFonts w:cs="宋体" w:hint="eastAsia"/>
          <w:sz w:val="24"/>
          <w:szCs w:val="24"/>
        </w:rPr>
        <w:t>，</w:t>
      </w:r>
      <w:r w:rsidRPr="000E74AF">
        <w:rPr>
          <w:rFonts w:cs="宋体" w:hint="eastAsia"/>
          <w:sz w:val="24"/>
          <w:szCs w:val="24"/>
        </w:rPr>
        <w:t>病痛时有人惦记。只要你想干、肯干，在金中总会有你用武之地，会得到领导的支持，老师们的帮助。比如学校曾专辟了一块一百平方米的草坪给我们建立“红领巾气象园”；行知楼楼顶的圆形建筑是我们在南京市中学界第一个建立起的“天文观察室”，内配有高倍率天文望远镜；校园内还有全市独一无二的“地质亭”等等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ascii="宋体" w:hAnsi="宋体" w:cs="宋体" w:hint="eastAsia"/>
          <w:sz w:val="24"/>
          <w:szCs w:val="24"/>
        </w:rPr>
        <w:t>上世纪</w:t>
      </w:r>
      <w:r w:rsidRPr="000E74AF">
        <w:rPr>
          <w:sz w:val="24"/>
          <w:szCs w:val="24"/>
        </w:rPr>
        <w:t>70</w:t>
      </w:r>
      <w:r w:rsidRPr="000E74AF">
        <w:rPr>
          <w:rFonts w:cs="宋体" w:hint="eastAsia"/>
          <w:sz w:val="24"/>
          <w:szCs w:val="24"/>
        </w:rPr>
        <w:t>年代末，高中新开了“地学”这门课，内容涉及天文、气象、水文、地质、生物、土壤、环境等科学知识。备课的过程中我经常向相关学科的老师们请教。他们常常放下自己手中的工作，帮我查找资料，耐心</w:t>
      </w:r>
      <w:r>
        <w:rPr>
          <w:rFonts w:cs="宋体" w:hint="eastAsia"/>
          <w:sz w:val="24"/>
          <w:szCs w:val="24"/>
        </w:rPr>
        <w:t>地</w:t>
      </w:r>
      <w:r w:rsidRPr="000E74AF">
        <w:rPr>
          <w:rFonts w:cs="宋体" w:hint="eastAsia"/>
          <w:sz w:val="24"/>
          <w:szCs w:val="24"/>
        </w:rPr>
        <w:t>为我排忧解难。特别是物理组的钱素芬老师，经常陪我到天黑才下班。我们经常组织各种地理课外活动。紫金山天文台、南大天文系、南京地质博物馆、南京古生物研究所、南京环境保护研究所、上元门自来水厂、浦镇机车车辆厂、栖霞山、九华山等，都有我们学生的足迹。不仅走出去，我们还请进来，南京大学、南京地理研究所、南京环境保护研究所等等单位的专家、学者都曾经为我们的学生开过科普讲座。不论是校内还是校外，不管是白天还是晚上，这些全年级的大型活动，都是在班主任的大力支持和配合下进行的，是他们牺牲自己的工作和休息时间协助我们完成的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sz w:val="24"/>
          <w:szCs w:val="24"/>
        </w:rPr>
        <w:t>1965</w:t>
      </w:r>
      <w:r w:rsidRPr="000E74AF">
        <w:rPr>
          <w:rFonts w:cs="宋体" w:hint="eastAsia"/>
          <w:sz w:val="24"/>
          <w:szCs w:val="24"/>
        </w:rPr>
        <w:t>年春我联系好要带学生去栖霞山铅锌锰矿参观，并要下到负</w:t>
      </w:r>
      <w:r w:rsidRPr="000E74AF">
        <w:rPr>
          <w:sz w:val="24"/>
          <w:szCs w:val="24"/>
        </w:rPr>
        <w:t>100-200</w:t>
      </w:r>
      <w:r w:rsidRPr="000E74AF">
        <w:rPr>
          <w:rFonts w:cs="宋体" w:hint="eastAsia"/>
          <w:sz w:val="24"/>
          <w:szCs w:val="24"/>
        </w:rPr>
        <w:t>米的矿井中。李治中校长听了汇报后，考虑到学生的安全，立即决定亲自带队，而教导副主任柳铮铮老师却捷足先登和我们一起率队前往。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不仅是教导处的工作做得好，总务处配合教学也很出色。</w:t>
      </w:r>
      <w:r w:rsidRPr="000E74AF">
        <w:rPr>
          <w:sz w:val="24"/>
          <w:szCs w:val="24"/>
        </w:rPr>
        <w:t>1979</w:t>
      </w:r>
      <w:r w:rsidRPr="000E74AF">
        <w:rPr>
          <w:rFonts w:cs="宋体" w:hint="eastAsia"/>
          <w:sz w:val="24"/>
          <w:szCs w:val="24"/>
        </w:rPr>
        <w:t>年的夏天，我们和上海青少年天文爱好者协会，联合举办了一次“青少年暑期天文夏令营”，为期一周。近百名师生在我校食宿，就住在原先的小礼堂内。总务处的职工们在烈日炎炎的暑期，毫无怨言，默默地为我们做后勤保障服务，深得上海师生们的好评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令我特别感动的还有一件事</w:t>
      </w:r>
      <w:r>
        <w:rPr>
          <w:rFonts w:cs="宋体" w:hint="eastAsia"/>
          <w:sz w:val="24"/>
          <w:szCs w:val="24"/>
        </w:rPr>
        <w:t>。</w:t>
      </w:r>
      <w:r w:rsidRPr="000E74AF">
        <w:rPr>
          <w:rFonts w:cs="宋体" w:hint="eastAsia"/>
          <w:sz w:val="24"/>
          <w:szCs w:val="24"/>
        </w:rPr>
        <w:t>我们地理组</w:t>
      </w:r>
      <w:r w:rsidRPr="000E74AF">
        <w:rPr>
          <w:sz w:val="24"/>
          <w:szCs w:val="24"/>
        </w:rPr>
        <w:t>1990</w:t>
      </w:r>
      <w:r w:rsidRPr="000E74AF">
        <w:rPr>
          <w:rFonts w:cs="宋体" w:hint="eastAsia"/>
          <w:sz w:val="24"/>
          <w:szCs w:val="24"/>
        </w:rPr>
        <w:t>年曾获得“南京市中学地理</w:t>
      </w:r>
      <w:r w:rsidRPr="000E74AF">
        <w:rPr>
          <w:sz w:val="24"/>
          <w:szCs w:val="24"/>
        </w:rPr>
        <w:t>1985-1990</w:t>
      </w:r>
      <w:r w:rsidRPr="000E74AF">
        <w:rPr>
          <w:rFonts w:cs="宋体" w:hint="eastAsia"/>
          <w:sz w:val="24"/>
          <w:szCs w:val="24"/>
        </w:rPr>
        <w:t>年度课外活动成果展”一等奖</w:t>
      </w:r>
      <w:r>
        <w:rPr>
          <w:rFonts w:cs="宋体" w:hint="eastAsia"/>
          <w:sz w:val="24"/>
          <w:szCs w:val="24"/>
        </w:rPr>
        <w:t>，而</w:t>
      </w:r>
      <w:r w:rsidRPr="000E74AF">
        <w:rPr>
          <w:rFonts w:cs="宋体" w:hint="eastAsia"/>
          <w:sz w:val="24"/>
          <w:szCs w:val="24"/>
        </w:rPr>
        <w:t>汇报的那块大展板，美工全部是美术组许秀琴老师替我们画的。展板可以说是全市最漂亮的一块，是许老师</w:t>
      </w:r>
      <w:r>
        <w:rPr>
          <w:rFonts w:cs="宋体" w:hint="eastAsia"/>
          <w:sz w:val="24"/>
          <w:szCs w:val="24"/>
        </w:rPr>
        <w:t>为</w:t>
      </w:r>
      <w:r w:rsidRPr="000E74AF">
        <w:rPr>
          <w:rFonts w:cs="宋体" w:hint="eastAsia"/>
          <w:sz w:val="24"/>
          <w:szCs w:val="24"/>
        </w:rPr>
        <w:t>我们锦上添了花。我感动不已，一直铭记在心。这方面的例子还有很多，我就不一一细述了。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学校曾给过我不少褒奖，但这些都离不开大家对我的帮助。各位老师的热情和诚恳始终是鞭策我前进的动力。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这个世界上最珍贵的东西从来不是金钱，而是一种执着</w:t>
      </w:r>
      <w:r>
        <w:rPr>
          <w:rFonts w:cs="宋体" w:hint="eastAsia"/>
          <w:sz w:val="24"/>
          <w:szCs w:val="24"/>
        </w:rPr>
        <w:t>、</w:t>
      </w:r>
      <w:r w:rsidRPr="000E74AF">
        <w:rPr>
          <w:rFonts w:cs="宋体" w:hint="eastAsia"/>
          <w:sz w:val="24"/>
          <w:szCs w:val="24"/>
        </w:rPr>
        <w:t>一份真诚。那时担任班主任，没有额外津贴。我们从进校到</w:t>
      </w:r>
      <w:r w:rsidRPr="000E74AF">
        <w:rPr>
          <w:sz w:val="24"/>
          <w:szCs w:val="24"/>
        </w:rPr>
        <w:t>1987</w:t>
      </w:r>
      <w:r w:rsidRPr="000E74AF">
        <w:rPr>
          <w:rFonts w:cs="宋体" w:hint="eastAsia"/>
          <w:sz w:val="24"/>
          <w:szCs w:val="24"/>
        </w:rPr>
        <w:t>年，十七年未曾加过工资，也没有什么奖金。可那时我们金中人在艰难困苦的条件下，不计个人得失，大家心往一处向，劲往一处使，这就是我们金中教职员工团队取之不尽，用之不竭的精神财富，是我们办好学校的精神支柱。</w:t>
      </w:r>
    </w:p>
    <w:p w:rsidR="007D4D9D" w:rsidRPr="000E74AF" w:rsidRDefault="007D4D9D" w:rsidP="009B71D1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0E74AF">
        <w:rPr>
          <w:rFonts w:cs="宋体" w:hint="eastAsia"/>
          <w:sz w:val="24"/>
          <w:szCs w:val="24"/>
        </w:rPr>
        <w:t>退休后，我常住广州。我和老伙伴们虽不常见面，可他们的一条信息，一个电话足够温暖我的心。日子越长，情谊越深，距离虽远，心灵相通。时间带走了我们的青春，却带不走往日的真情。有句话说得好，“情谊要用心才能拥有，感情要真心才能长久”。再次感谢金中大家庭多年来给我的帮助、鼓励和褒奖。祝愿我们的友谊地久天长。</w:t>
      </w:r>
    </w:p>
    <w:p w:rsidR="007D4D9D" w:rsidRPr="002857C2" w:rsidRDefault="007D4D9D" w:rsidP="004705BF">
      <w:pPr>
        <w:spacing w:line="360" w:lineRule="auto"/>
        <w:jc w:val="right"/>
        <w:rPr>
          <w:rFonts w:ascii="楷体" w:eastAsia="楷体" w:hAnsi="楷体" w:cs="Times New Roman"/>
          <w:sz w:val="24"/>
          <w:szCs w:val="24"/>
        </w:rPr>
      </w:pPr>
      <w:r w:rsidRPr="002857C2">
        <w:rPr>
          <w:rFonts w:ascii="楷体" w:eastAsia="楷体" w:hAnsi="楷体" w:cs="楷体" w:hint="eastAsia"/>
          <w:sz w:val="24"/>
          <w:szCs w:val="24"/>
        </w:rPr>
        <w:t>谢佩玉</w:t>
      </w:r>
      <w:bookmarkStart w:id="0" w:name="_GoBack"/>
      <w:bookmarkEnd w:id="0"/>
      <w:r w:rsidRPr="002857C2">
        <w:rPr>
          <w:rFonts w:ascii="楷体" w:eastAsia="楷体" w:hAnsi="楷体" w:cs="楷体" w:hint="eastAsia"/>
          <w:sz w:val="24"/>
          <w:szCs w:val="24"/>
        </w:rPr>
        <w:t>（退休老师）</w:t>
      </w:r>
    </w:p>
    <w:sectPr w:rsidR="007D4D9D" w:rsidRPr="002857C2" w:rsidSect="00156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D9D" w:rsidRDefault="007D4D9D" w:rsidP="00C92AA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D4D9D" w:rsidRDefault="007D4D9D" w:rsidP="00C92AA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D9D" w:rsidRDefault="007D4D9D" w:rsidP="00C92AA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D4D9D" w:rsidRDefault="007D4D9D" w:rsidP="00C92AA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4E3"/>
    <w:rsid w:val="000132FA"/>
    <w:rsid w:val="00016869"/>
    <w:rsid w:val="00032595"/>
    <w:rsid w:val="00065F0A"/>
    <w:rsid w:val="0006680D"/>
    <w:rsid w:val="000674C6"/>
    <w:rsid w:val="0007685C"/>
    <w:rsid w:val="000D5758"/>
    <w:rsid w:val="000E74AF"/>
    <w:rsid w:val="001112FD"/>
    <w:rsid w:val="00112CC2"/>
    <w:rsid w:val="00153220"/>
    <w:rsid w:val="00156848"/>
    <w:rsid w:val="001573A9"/>
    <w:rsid w:val="00183806"/>
    <w:rsid w:val="00187469"/>
    <w:rsid w:val="001979B7"/>
    <w:rsid w:val="001A4E7E"/>
    <w:rsid w:val="001C719A"/>
    <w:rsid w:val="00214FC3"/>
    <w:rsid w:val="002170FF"/>
    <w:rsid w:val="00240519"/>
    <w:rsid w:val="00252746"/>
    <w:rsid w:val="002857C2"/>
    <w:rsid w:val="002A6823"/>
    <w:rsid w:val="002E3E18"/>
    <w:rsid w:val="00316C62"/>
    <w:rsid w:val="00341AD5"/>
    <w:rsid w:val="003571D6"/>
    <w:rsid w:val="0036767C"/>
    <w:rsid w:val="00393D43"/>
    <w:rsid w:val="00425BA9"/>
    <w:rsid w:val="00455A40"/>
    <w:rsid w:val="004705BF"/>
    <w:rsid w:val="00471FD0"/>
    <w:rsid w:val="004B42C5"/>
    <w:rsid w:val="004E3811"/>
    <w:rsid w:val="004F765C"/>
    <w:rsid w:val="00500FE6"/>
    <w:rsid w:val="005729EC"/>
    <w:rsid w:val="00580EAD"/>
    <w:rsid w:val="00586737"/>
    <w:rsid w:val="00590B9D"/>
    <w:rsid w:val="005F74B2"/>
    <w:rsid w:val="00622C36"/>
    <w:rsid w:val="006426B1"/>
    <w:rsid w:val="006471A8"/>
    <w:rsid w:val="006552EA"/>
    <w:rsid w:val="00661A62"/>
    <w:rsid w:val="00681E4F"/>
    <w:rsid w:val="00691408"/>
    <w:rsid w:val="00692E3A"/>
    <w:rsid w:val="007029A3"/>
    <w:rsid w:val="00713FA9"/>
    <w:rsid w:val="00734562"/>
    <w:rsid w:val="00735E4A"/>
    <w:rsid w:val="00743314"/>
    <w:rsid w:val="007B32FD"/>
    <w:rsid w:val="007D4D9D"/>
    <w:rsid w:val="00861FB0"/>
    <w:rsid w:val="008B41FD"/>
    <w:rsid w:val="008D3304"/>
    <w:rsid w:val="008E3D43"/>
    <w:rsid w:val="009049B8"/>
    <w:rsid w:val="00911133"/>
    <w:rsid w:val="00916A03"/>
    <w:rsid w:val="00933EAE"/>
    <w:rsid w:val="00933FD5"/>
    <w:rsid w:val="0094611E"/>
    <w:rsid w:val="009644E3"/>
    <w:rsid w:val="009A00C7"/>
    <w:rsid w:val="009B71D1"/>
    <w:rsid w:val="00A54F62"/>
    <w:rsid w:val="00A95F09"/>
    <w:rsid w:val="00AD7E69"/>
    <w:rsid w:val="00AF4524"/>
    <w:rsid w:val="00B140D3"/>
    <w:rsid w:val="00B327C9"/>
    <w:rsid w:val="00B37824"/>
    <w:rsid w:val="00B66022"/>
    <w:rsid w:val="00B67647"/>
    <w:rsid w:val="00BB28E7"/>
    <w:rsid w:val="00BD3A1E"/>
    <w:rsid w:val="00BD50C2"/>
    <w:rsid w:val="00C12EF2"/>
    <w:rsid w:val="00C366A4"/>
    <w:rsid w:val="00C61274"/>
    <w:rsid w:val="00C63304"/>
    <w:rsid w:val="00C92AA4"/>
    <w:rsid w:val="00CA0A69"/>
    <w:rsid w:val="00CA739A"/>
    <w:rsid w:val="00CC2237"/>
    <w:rsid w:val="00CF1DB5"/>
    <w:rsid w:val="00D50EE9"/>
    <w:rsid w:val="00D53903"/>
    <w:rsid w:val="00D65189"/>
    <w:rsid w:val="00D66351"/>
    <w:rsid w:val="00D76CDA"/>
    <w:rsid w:val="00DA285C"/>
    <w:rsid w:val="00DD1C96"/>
    <w:rsid w:val="00DD295F"/>
    <w:rsid w:val="00DE7143"/>
    <w:rsid w:val="00E33966"/>
    <w:rsid w:val="00E35E56"/>
    <w:rsid w:val="00E54B88"/>
    <w:rsid w:val="00EC52C0"/>
    <w:rsid w:val="00EC7C15"/>
    <w:rsid w:val="00EF5E9D"/>
    <w:rsid w:val="00F15AE2"/>
    <w:rsid w:val="00F44F52"/>
    <w:rsid w:val="00FA6BE0"/>
    <w:rsid w:val="00FB4857"/>
    <w:rsid w:val="00FC2EAC"/>
    <w:rsid w:val="00FE1878"/>
    <w:rsid w:val="00FE4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848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2A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2AA4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semiHidden/>
    <w:rsid w:val="00C92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2AA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92AA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2AA4"/>
    <w:rPr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EF5E9D"/>
    <w:pPr>
      <w:shd w:val="clear" w:color="auto" w:fill="000080"/>
    </w:pPr>
    <w:rPr>
      <w:rFonts w:ascii="Times New Roman" w:hAnsi="Times New Roman" w:cs="Times New Roman"/>
      <w:kern w:val="0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366A4"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4705BF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5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1277</TotalTime>
  <Pages>3</Pages>
  <Words>986</Words>
  <Characters>997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</dc:creator>
  <cp:keywords/>
  <dc:description/>
  <cp:lastModifiedBy>walkinnet</cp:lastModifiedBy>
  <cp:revision>41</cp:revision>
  <cp:lastPrinted>2018-03-05T08:38:00Z</cp:lastPrinted>
  <dcterms:created xsi:type="dcterms:W3CDTF">2017-10-13T02:02:00Z</dcterms:created>
  <dcterms:modified xsi:type="dcterms:W3CDTF">2018-03-22T05:22:00Z</dcterms:modified>
</cp:coreProperties>
</file>